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A49A2" w14:textId="6C067285" w:rsidR="00C55076" w:rsidRDefault="00C55076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D4099" wp14:editId="2A70376A">
                <wp:simplePos x="0" y="0"/>
                <wp:positionH relativeFrom="column">
                  <wp:posOffset>0</wp:posOffset>
                </wp:positionH>
                <wp:positionV relativeFrom="page">
                  <wp:posOffset>1255395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BC828D" w14:textId="6FAE4AEA" w:rsidR="00F62251" w:rsidRPr="003D38A3" w:rsidRDefault="0023462E" w:rsidP="00F62251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F6225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Worksheet 2.1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CD409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98.85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hn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3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" fillcolor="#939597 [3208]" stroked="f" strokeweight=".5pt">
                <v:textbox style="mso-fit-shape-to-text:t">
                  <w:txbxContent>
                    <w:p w14:paraId="39BC828D" w14:textId="6FAE4AEA" w:rsidR="00F62251" w:rsidRPr="003D38A3" w:rsidRDefault="0023462E" w:rsidP="00F62251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F6225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Worksheet 2.1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9DD378" wp14:editId="662EBF5D">
                <wp:simplePos x="0" y="0"/>
                <wp:positionH relativeFrom="column">
                  <wp:posOffset>0</wp:posOffset>
                </wp:positionH>
                <wp:positionV relativeFrom="page">
                  <wp:posOffset>1523365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E93BCF" w14:textId="77777777" w:rsidR="00F62251" w:rsidRPr="003D38A3" w:rsidRDefault="00F62251" w:rsidP="00F62251">
                            <w:pPr>
                              <w:pStyle w:val="CourseContainedHeader"/>
                            </w:pPr>
                            <w:r>
                              <w:t xml:space="preserve">Workshop Zone Snapshot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DD378" id="_x0000_s1027" type="#_x0000_t202" style="position:absolute;margin-left:0;margin-top:119.95pt;width:295.95pt;height:2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" fillcolor="black [3215]" stroked="f" strokeweight=".5pt">
                <v:textbox style="mso-fit-shape-to-text:t">
                  <w:txbxContent>
                    <w:p w14:paraId="0FE93BCF" w14:textId="77777777" w:rsidR="00F62251" w:rsidRPr="003D38A3" w:rsidRDefault="00F62251" w:rsidP="00F62251">
                      <w:pPr>
                        <w:pStyle w:val="CourseContainedHeader"/>
                      </w:pPr>
                      <w:r>
                        <w:t xml:space="preserve">Workshop Zone Snapshot 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3429EBA2" w14:textId="1F2BB75D" w:rsidR="00C55076" w:rsidRDefault="00C55076" w:rsidP="00A3115D"/>
    <w:p w14:paraId="3584C9B7" w14:textId="37DE5D8B" w:rsidR="00C55076" w:rsidRDefault="00C55076" w:rsidP="00A3115D"/>
    <w:p w14:paraId="423B5450" w14:textId="01730F26" w:rsidR="00C55076" w:rsidRDefault="00C55076" w:rsidP="00C55076">
      <w:pPr>
        <w:spacing w:before="0" w:after="0"/>
        <w:jc w:val="both"/>
      </w:pPr>
    </w:p>
    <w:p w14:paraId="791E4AF0" w14:textId="5799DE85" w:rsidR="00C55076" w:rsidRDefault="00C55076" w:rsidP="00C55076">
      <w:pPr>
        <w:spacing w:before="0" w:after="0"/>
        <w:jc w:val="both"/>
      </w:pPr>
      <w:r>
        <w:t xml:space="preserve">Student Name: ______________________ </w:t>
      </w:r>
      <w:r>
        <w:tab/>
        <w:t>Date:</w:t>
      </w:r>
      <w:r w:rsidRPr="00AF35CC">
        <w:t xml:space="preserve"> </w:t>
      </w:r>
      <w:r>
        <w:t>______________________</w:t>
      </w:r>
    </w:p>
    <w:p w14:paraId="1A2DDD24" w14:textId="558D41CC" w:rsidR="00C55076" w:rsidRDefault="00C55076" w:rsidP="00C55076">
      <w:pPr>
        <w:spacing w:before="0" w:after="0"/>
        <w:rPr>
          <w:rFonts w:ascii="Arial" w:eastAsia="Times New Roman" w:hAnsi="Arial" w:cs="Times New Roman"/>
          <w:b/>
          <w:bCs/>
          <w:kern w:val="0"/>
          <w:sz w:val="30"/>
          <w:szCs w:val="32"/>
          <w:lang w:eastAsia="en-AU"/>
          <w14:ligatures w14:val="none"/>
        </w:rPr>
      </w:pPr>
    </w:p>
    <w:p w14:paraId="6C895C9B" w14:textId="1A1C3CE2" w:rsidR="00C55076" w:rsidRDefault="00C55076" w:rsidP="00C55076">
      <w:pPr>
        <w:spacing w:before="0" w:after="0"/>
        <w:rPr>
          <w:rFonts w:ascii="Arial" w:eastAsia="Times New Roman" w:hAnsi="Arial" w:cs="Times New Roman"/>
          <w:b/>
          <w:bCs/>
          <w:kern w:val="0"/>
          <w:sz w:val="30"/>
          <w:szCs w:val="32"/>
          <w:lang w:eastAsia="en-AU"/>
          <w14:ligatures w14:val="none"/>
        </w:rPr>
      </w:pPr>
    </w:p>
    <w:p w14:paraId="7F706610" w14:textId="40E31847" w:rsidR="00C55076" w:rsidRDefault="00C55076" w:rsidP="00C55076">
      <w:pPr>
        <w:rPr>
          <w:lang w:eastAsia="en-AU"/>
        </w:rPr>
      </w:pPr>
    </w:p>
    <w:p w14:paraId="16086F26" w14:textId="1BAED8DA" w:rsidR="00C55076" w:rsidRDefault="00C55076" w:rsidP="00C55076">
      <w:pPr>
        <w:pStyle w:val="Heading4"/>
      </w:pPr>
      <w:r>
        <w:t>Instructions:</w:t>
      </w:r>
    </w:p>
    <w:p w14:paraId="5C9CB7AE" w14:textId="77777777" w:rsidR="00C55076" w:rsidRDefault="00C55076" w:rsidP="00C55076">
      <w:pPr>
        <w:pStyle w:val="ListParagraph"/>
        <w:numPr>
          <w:ilvl w:val="0"/>
          <w:numId w:val="22"/>
        </w:numPr>
        <w:rPr>
          <w:lang w:eastAsia="en-AU"/>
        </w:rPr>
      </w:pPr>
      <w:r>
        <w:rPr>
          <w:lang w:eastAsia="en-AU"/>
        </w:rPr>
        <w:t>During the workshop tour, pay close attention to:</w:t>
      </w:r>
    </w:p>
    <w:p w14:paraId="033F74DE" w14:textId="7A035C81" w:rsidR="00C55076" w:rsidRDefault="00C55076" w:rsidP="00C55076">
      <w:pPr>
        <w:pStyle w:val="ListParagraph"/>
        <w:numPr>
          <w:ilvl w:val="0"/>
          <w:numId w:val="23"/>
        </w:numPr>
        <w:rPr>
          <w:lang w:eastAsia="en-AU"/>
        </w:rPr>
      </w:pPr>
      <w:r>
        <w:rPr>
          <w:lang w:eastAsia="en-AU"/>
        </w:rPr>
        <w:t>Where machines are located</w:t>
      </w:r>
    </w:p>
    <w:p w14:paraId="34731648" w14:textId="0491675E" w:rsidR="00C55076" w:rsidRDefault="00C55076" w:rsidP="00C55076">
      <w:pPr>
        <w:pStyle w:val="ListParagraph"/>
        <w:numPr>
          <w:ilvl w:val="0"/>
          <w:numId w:val="23"/>
        </w:numPr>
        <w:rPr>
          <w:lang w:eastAsia="en-AU"/>
        </w:rPr>
      </w:pPr>
      <w:r>
        <w:rPr>
          <w:lang w:eastAsia="en-AU"/>
        </w:rPr>
        <w:t>Where students are allowed to walk or work</w:t>
      </w:r>
    </w:p>
    <w:p w14:paraId="3E2A9363" w14:textId="1B9D214B" w:rsidR="00C55076" w:rsidRDefault="00C55076" w:rsidP="00C55076">
      <w:pPr>
        <w:pStyle w:val="ListParagraph"/>
        <w:numPr>
          <w:ilvl w:val="0"/>
          <w:numId w:val="23"/>
        </w:numPr>
        <w:rPr>
          <w:lang w:eastAsia="en-AU"/>
        </w:rPr>
      </w:pPr>
      <w:r>
        <w:rPr>
          <w:lang w:eastAsia="en-AU"/>
        </w:rPr>
        <w:t>Where emergency equipment (e.g. fire extinguishers, E-stop, first aid) is placed</w:t>
      </w:r>
    </w:p>
    <w:p w14:paraId="02651589" w14:textId="43C5F9E6" w:rsidR="00C55076" w:rsidRDefault="00C55076" w:rsidP="00C55076">
      <w:pPr>
        <w:pStyle w:val="ListParagraph"/>
        <w:numPr>
          <w:ilvl w:val="0"/>
          <w:numId w:val="23"/>
        </w:numPr>
        <w:rPr>
          <w:lang w:eastAsia="en-AU"/>
        </w:rPr>
      </w:pPr>
      <w:r>
        <w:rPr>
          <w:lang w:eastAsia="en-AU"/>
        </w:rPr>
        <w:t>Where tools and materials are stored</w:t>
      </w:r>
    </w:p>
    <w:p w14:paraId="7AF7D0B4" w14:textId="2F0225FE" w:rsidR="00C55076" w:rsidRDefault="00C55076" w:rsidP="00C55076">
      <w:pPr>
        <w:pStyle w:val="ListParagraph"/>
        <w:numPr>
          <w:ilvl w:val="0"/>
          <w:numId w:val="22"/>
        </w:numPr>
        <w:rPr>
          <w:lang w:eastAsia="en-AU"/>
        </w:rPr>
      </w:pPr>
      <w:r>
        <w:rPr>
          <w:lang w:eastAsia="en-AU"/>
        </w:rPr>
        <w:t>After the tour, sketch what you saw in the floorplan box provided in this worksheet (</w:t>
      </w:r>
      <w:r w:rsidRPr="001F5295">
        <w:rPr>
          <w:b/>
          <w:bCs/>
          <w:lang w:eastAsia="en-AU"/>
        </w:rPr>
        <w:t>next page</w:t>
      </w:r>
      <w:r>
        <w:rPr>
          <w:lang w:eastAsia="en-AU"/>
        </w:rPr>
        <w:t>).</w:t>
      </w:r>
    </w:p>
    <w:p w14:paraId="100E827B" w14:textId="6594160E" w:rsidR="00C55076" w:rsidRDefault="00C55076" w:rsidP="00C55076">
      <w:pPr>
        <w:pStyle w:val="ListParagraph"/>
        <w:numPr>
          <w:ilvl w:val="0"/>
          <w:numId w:val="22"/>
        </w:numPr>
        <w:rPr>
          <w:lang w:eastAsia="en-AU"/>
        </w:rPr>
      </w:pPr>
      <w:r w:rsidRPr="00BF5D30">
        <w:rPr>
          <w:b/>
          <w:bCs/>
          <w:lang w:eastAsia="en-AU"/>
        </w:rPr>
        <w:t>Label at least 5 of the following areas</w:t>
      </w:r>
      <w:r>
        <w:rPr>
          <w:lang w:eastAsia="en-AU"/>
        </w:rPr>
        <w:t xml:space="preserve"> in your drawing:</w:t>
      </w:r>
    </w:p>
    <w:p w14:paraId="17B06142" w14:textId="7D4F8D93" w:rsidR="00C55076" w:rsidRDefault="00C55076" w:rsidP="00C55076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Machine Area/s</w:t>
      </w:r>
    </w:p>
    <w:p w14:paraId="648FD9C5" w14:textId="455ED509" w:rsidR="00C55076" w:rsidRDefault="00C55076" w:rsidP="00C55076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Student Task Area/s</w:t>
      </w:r>
    </w:p>
    <w:p w14:paraId="7DA24EA0" w14:textId="40F69F1B" w:rsidR="00C55076" w:rsidRDefault="00C55076" w:rsidP="00C55076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Emergency Stop</w:t>
      </w:r>
    </w:p>
    <w:p w14:paraId="56AF5E30" w14:textId="3FE9D992" w:rsidR="00C55076" w:rsidRDefault="00C55076" w:rsidP="00C55076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Entry / Exit</w:t>
      </w:r>
    </w:p>
    <w:p w14:paraId="20BD4044" w14:textId="40C371E2" w:rsidR="00C55076" w:rsidRDefault="00C55076" w:rsidP="00C55076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Fire Safety or First Aid</w:t>
      </w:r>
    </w:p>
    <w:p w14:paraId="1757289A" w14:textId="3D2AAA00" w:rsidR="00C55076" w:rsidRPr="00BF5D30" w:rsidRDefault="00C55076" w:rsidP="00C55076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Storage Area/s</w:t>
      </w:r>
    </w:p>
    <w:p w14:paraId="05BD62C2" w14:textId="647236EC" w:rsidR="00C55076" w:rsidRDefault="00C55076" w:rsidP="00C55076">
      <w:pPr>
        <w:pStyle w:val="ListParagraph"/>
        <w:numPr>
          <w:ilvl w:val="0"/>
          <w:numId w:val="22"/>
        </w:numPr>
        <w:rPr>
          <w:lang w:eastAsia="en-AU"/>
        </w:rPr>
      </w:pPr>
      <w:r w:rsidRPr="00BF5D30">
        <w:rPr>
          <w:b/>
          <w:bCs/>
          <w:lang w:eastAsia="en-AU"/>
        </w:rPr>
        <w:t>Mark pathways</w:t>
      </w:r>
      <w:r>
        <w:rPr>
          <w:lang w:eastAsia="en-AU"/>
        </w:rPr>
        <w:t xml:space="preserve"> or walkable areas with arrows or dashed lines.</w:t>
      </w:r>
    </w:p>
    <w:p w14:paraId="4D82528A" w14:textId="4DC0C29C" w:rsidR="00C55076" w:rsidRDefault="00C55076" w:rsidP="00C55076">
      <w:pPr>
        <w:pStyle w:val="ListParagraph"/>
        <w:numPr>
          <w:ilvl w:val="0"/>
          <w:numId w:val="22"/>
        </w:numPr>
        <w:rPr>
          <w:lang w:eastAsia="en-AU"/>
        </w:rPr>
      </w:pPr>
      <w:r w:rsidRPr="00BF5D30">
        <w:rPr>
          <w:b/>
          <w:bCs/>
          <w:lang w:eastAsia="en-AU"/>
        </w:rPr>
        <w:t>Add a legend</w:t>
      </w:r>
      <w:r>
        <w:rPr>
          <w:lang w:eastAsia="en-AU"/>
        </w:rPr>
        <w:t xml:space="preserve"> for any colours, symbols, or icons you use.</w:t>
      </w:r>
    </w:p>
    <w:p w14:paraId="1BA55C77" w14:textId="77777777" w:rsidR="00C55076" w:rsidRDefault="00C55076" w:rsidP="00C55076">
      <w:pPr>
        <w:pStyle w:val="ListParagraph"/>
        <w:numPr>
          <w:ilvl w:val="0"/>
          <w:numId w:val="22"/>
        </w:numPr>
        <w:rPr>
          <w:lang w:eastAsia="en-AU"/>
        </w:rPr>
      </w:pPr>
      <w:r>
        <w:rPr>
          <w:lang w:eastAsia="en-AU"/>
        </w:rPr>
        <w:t>Title your sketch.</w:t>
      </w:r>
    </w:p>
    <w:p w14:paraId="31D8FD06" w14:textId="77777777" w:rsidR="00C55076" w:rsidRDefault="00C55076" w:rsidP="00C55076">
      <w:pPr>
        <w:pStyle w:val="ListParagraph"/>
        <w:numPr>
          <w:ilvl w:val="0"/>
          <w:numId w:val="22"/>
        </w:numPr>
        <w:rPr>
          <w:lang w:eastAsia="en-AU"/>
        </w:rPr>
      </w:pPr>
      <w:r>
        <w:rPr>
          <w:lang w:eastAsia="en-AU"/>
        </w:rPr>
        <w:t xml:space="preserve">Do the </w:t>
      </w:r>
      <w:r w:rsidRPr="00BF5D30">
        <w:rPr>
          <w:b/>
          <w:bCs/>
          <w:lang w:eastAsia="en-AU"/>
        </w:rPr>
        <w:t>Quick Reflection</w:t>
      </w:r>
      <w:r>
        <w:rPr>
          <w:lang w:eastAsia="en-AU"/>
        </w:rPr>
        <w:t xml:space="preserve"> question at the end.</w:t>
      </w:r>
    </w:p>
    <w:p w14:paraId="6C6FA711" w14:textId="77777777" w:rsidR="00C55076" w:rsidRDefault="00C55076" w:rsidP="00C55076">
      <w:pPr>
        <w:rPr>
          <w:lang w:eastAsia="en-AU"/>
        </w:rPr>
      </w:pPr>
    </w:p>
    <w:p w14:paraId="126939DB" w14:textId="77777777" w:rsidR="00C55076" w:rsidRDefault="00C55076" w:rsidP="00C55076">
      <w:pPr>
        <w:pStyle w:val="Heading4"/>
      </w:pPr>
      <w:r>
        <w:t>Quick Reflection (Write 1-2 sentences):</w:t>
      </w:r>
    </w:p>
    <w:p w14:paraId="69DD31A4" w14:textId="745EF38A" w:rsidR="00C55076" w:rsidRDefault="00C55076" w:rsidP="00C55076">
      <w:pPr>
        <w:rPr>
          <w:lang w:eastAsia="en-AU"/>
        </w:rPr>
      </w:pPr>
      <w:r>
        <w:rPr>
          <w:lang w:eastAsia="en-AU"/>
        </w:rPr>
        <w:t>Why is it important to plan where things go in a workshop?</w:t>
      </w:r>
    </w:p>
    <w:p w14:paraId="65C64B6D" w14:textId="45432368" w:rsidR="00C55076" w:rsidRDefault="00C55076" w:rsidP="001C41F9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486F31" w14:textId="77777777" w:rsidR="00C55076" w:rsidRDefault="00C55076" w:rsidP="00C55076">
      <w:pPr>
        <w:rPr>
          <w:lang w:eastAsia="en-AU"/>
        </w:rPr>
      </w:pPr>
    </w:p>
    <w:p w14:paraId="0CDE4F12" w14:textId="77777777" w:rsidR="00C55076" w:rsidRDefault="00C55076" w:rsidP="00C55076">
      <w:pPr>
        <w:rPr>
          <w:lang w:eastAsia="en-AU"/>
        </w:rPr>
      </w:pPr>
    </w:p>
    <w:tbl>
      <w:tblPr>
        <w:tblStyle w:val="GridTable4-Accent6"/>
        <w:tblpPr w:leftFromText="180" w:rightFromText="180" w:vertAnchor="text" w:horzAnchor="margin" w:tblpY="203"/>
        <w:tblW w:w="9751" w:type="dxa"/>
        <w:tblLook w:val="04A0" w:firstRow="1" w:lastRow="0" w:firstColumn="1" w:lastColumn="0" w:noHBand="0" w:noVBand="1"/>
      </w:tblPr>
      <w:tblGrid>
        <w:gridCol w:w="9751"/>
      </w:tblGrid>
      <w:tr w:rsidR="00C55076" w14:paraId="642A1CCF" w14:textId="77777777" w:rsidTr="00C55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51" w:type="dxa"/>
            <w:shd w:val="clear" w:color="auto" w:fill="7F7F7F" w:themeFill="accent6" w:themeFillTint="80"/>
          </w:tcPr>
          <w:p w14:paraId="478C15B8" w14:textId="77777777" w:rsidR="00C55076" w:rsidRPr="004B4E0F" w:rsidRDefault="00C55076" w:rsidP="00EB4F22">
            <w:pPr>
              <w:pStyle w:val="TableHeadings"/>
            </w:pPr>
            <w:r>
              <w:lastRenderedPageBreak/>
              <w:t>Sketch the workshop floorplan here (instructions 3-6)</w:t>
            </w:r>
            <w:r w:rsidRPr="004B4E0F">
              <w:t xml:space="preserve"> </w:t>
            </w:r>
          </w:p>
        </w:tc>
      </w:tr>
      <w:tr w:rsidR="00C55076" w14:paraId="3CF1028E" w14:textId="77777777" w:rsidTr="00C55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51" w:type="dxa"/>
            <w:shd w:val="clear" w:color="auto" w:fill="auto"/>
          </w:tcPr>
          <w:p w14:paraId="3EA00E1C" w14:textId="2419494A" w:rsidR="00C55076" w:rsidRDefault="00C55076" w:rsidP="00EB4F22">
            <w:pPr>
              <w:pStyle w:val="TableRows"/>
            </w:pPr>
          </w:p>
          <w:p w14:paraId="1D4A2B01" w14:textId="77777777" w:rsidR="00C55076" w:rsidRDefault="00C55076" w:rsidP="00EB4F22">
            <w:pPr>
              <w:pStyle w:val="TableRows"/>
            </w:pPr>
          </w:p>
          <w:p w14:paraId="41608F3E" w14:textId="77777777" w:rsidR="00C55076" w:rsidRDefault="00C55076" w:rsidP="00EB4F22">
            <w:pPr>
              <w:pStyle w:val="TableRows"/>
            </w:pPr>
          </w:p>
          <w:p w14:paraId="30641B1C" w14:textId="77777777" w:rsidR="00C55076" w:rsidRDefault="00C55076" w:rsidP="00EB4F22">
            <w:pPr>
              <w:pStyle w:val="TableRows"/>
            </w:pPr>
          </w:p>
          <w:p w14:paraId="0B70D5FF" w14:textId="77777777" w:rsidR="00C55076" w:rsidRDefault="00C55076" w:rsidP="00EB4F22">
            <w:pPr>
              <w:pStyle w:val="TableRows"/>
            </w:pPr>
          </w:p>
          <w:p w14:paraId="02CE3C6E" w14:textId="77777777" w:rsidR="00C55076" w:rsidRDefault="00C55076" w:rsidP="00EB4F22">
            <w:pPr>
              <w:pStyle w:val="TableRows"/>
            </w:pPr>
          </w:p>
        </w:tc>
      </w:tr>
      <w:bookmarkEnd w:id="0"/>
      <w:bookmarkEnd w:id="1"/>
      <w:bookmarkEnd w:id="2"/>
      <w:bookmarkEnd w:id="3"/>
    </w:tbl>
    <w:p w14:paraId="40C7F26C" w14:textId="43375B96" w:rsidR="00482039" w:rsidRDefault="00482039" w:rsidP="00A3115D"/>
    <w:sectPr w:rsidR="0048203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71A9" w14:textId="77777777" w:rsidR="007744BF" w:rsidRDefault="007744BF" w:rsidP="009125CB">
      <w:r>
        <w:separator/>
      </w:r>
    </w:p>
    <w:p w14:paraId="677D27F3" w14:textId="77777777" w:rsidR="007744BF" w:rsidRDefault="007744BF" w:rsidP="009125CB"/>
    <w:p w14:paraId="47728106" w14:textId="77777777" w:rsidR="007744BF" w:rsidRDefault="007744BF" w:rsidP="009125CB"/>
    <w:p w14:paraId="0ECCA4AA" w14:textId="77777777" w:rsidR="007744BF" w:rsidRDefault="007744BF" w:rsidP="009125CB"/>
  </w:endnote>
  <w:endnote w:type="continuationSeparator" w:id="0">
    <w:p w14:paraId="3431B7A6" w14:textId="77777777" w:rsidR="007744BF" w:rsidRDefault="007744BF" w:rsidP="009125CB">
      <w:r>
        <w:continuationSeparator/>
      </w:r>
    </w:p>
    <w:p w14:paraId="725F2961" w14:textId="77777777" w:rsidR="007744BF" w:rsidRDefault="007744BF" w:rsidP="009125CB"/>
    <w:p w14:paraId="47C3526B" w14:textId="77777777" w:rsidR="007744BF" w:rsidRDefault="007744BF" w:rsidP="009125CB"/>
    <w:p w14:paraId="2B3DA72B" w14:textId="77777777" w:rsidR="007744BF" w:rsidRDefault="007744BF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10CAE257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23462E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8436D" w14:textId="77777777" w:rsidR="007744BF" w:rsidRDefault="007744BF" w:rsidP="009125CB">
      <w:r>
        <w:separator/>
      </w:r>
    </w:p>
    <w:p w14:paraId="104F7C66" w14:textId="77777777" w:rsidR="007744BF" w:rsidRDefault="007744BF" w:rsidP="009125CB"/>
    <w:p w14:paraId="546419B0" w14:textId="77777777" w:rsidR="007744BF" w:rsidRDefault="007744BF" w:rsidP="009125CB"/>
    <w:p w14:paraId="1F3A5D77" w14:textId="77777777" w:rsidR="007744BF" w:rsidRDefault="007744BF" w:rsidP="009125CB"/>
  </w:footnote>
  <w:footnote w:type="continuationSeparator" w:id="0">
    <w:p w14:paraId="7E2764B0" w14:textId="77777777" w:rsidR="007744BF" w:rsidRDefault="007744BF" w:rsidP="009125CB">
      <w:r>
        <w:continuationSeparator/>
      </w:r>
    </w:p>
    <w:p w14:paraId="484EA53B" w14:textId="77777777" w:rsidR="007744BF" w:rsidRDefault="007744BF" w:rsidP="009125CB"/>
    <w:p w14:paraId="0C25947D" w14:textId="77777777" w:rsidR="007744BF" w:rsidRDefault="007744BF" w:rsidP="009125CB"/>
    <w:p w14:paraId="18BE40E6" w14:textId="77777777" w:rsidR="007744BF" w:rsidRDefault="007744BF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B183C92"/>
    <w:multiLevelType w:val="hybridMultilevel"/>
    <w:tmpl w:val="F1F4D1A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32572C"/>
    <w:multiLevelType w:val="hybridMultilevel"/>
    <w:tmpl w:val="8938A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970356"/>
    <w:multiLevelType w:val="hybridMultilevel"/>
    <w:tmpl w:val="3D229B4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2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1"/>
  </w:num>
  <w:num w:numId="2" w16cid:durableId="890966164">
    <w:abstractNumId w:val="13"/>
  </w:num>
  <w:num w:numId="3" w16cid:durableId="1776317215">
    <w:abstractNumId w:val="23"/>
  </w:num>
  <w:num w:numId="4" w16cid:durableId="1534071080">
    <w:abstractNumId w:val="20"/>
  </w:num>
  <w:num w:numId="5" w16cid:durableId="1673219778">
    <w:abstractNumId w:val="12"/>
  </w:num>
  <w:num w:numId="6" w16cid:durableId="1200585890">
    <w:abstractNumId w:val="19"/>
  </w:num>
  <w:num w:numId="7" w16cid:durableId="1908228620">
    <w:abstractNumId w:val="15"/>
  </w:num>
  <w:num w:numId="8" w16cid:durableId="1147357831">
    <w:abstractNumId w:val="1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4"/>
  </w:num>
  <w:num w:numId="19" w16cid:durableId="173418005">
    <w:abstractNumId w:val="16"/>
  </w:num>
  <w:num w:numId="20" w16cid:durableId="2127193325">
    <w:abstractNumId w:val="22"/>
  </w:num>
  <w:num w:numId="21" w16cid:durableId="383067315">
    <w:abstractNumId w:val="21"/>
  </w:num>
  <w:num w:numId="22" w16cid:durableId="530804971">
    <w:abstractNumId w:val="10"/>
  </w:num>
  <w:num w:numId="23" w16cid:durableId="895160684">
    <w:abstractNumId w:val="9"/>
  </w:num>
  <w:num w:numId="24" w16cid:durableId="155847577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19C1"/>
    <w:rsid w:val="00171235"/>
    <w:rsid w:val="00171BD9"/>
    <w:rsid w:val="00177312"/>
    <w:rsid w:val="00182E0E"/>
    <w:rsid w:val="00192480"/>
    <w:rsid w:val="00195A41"/>
    <w:rsid w:val="001A6357"/>
    <w:rsid w:val="001B0D76"/>
    <w:rsid w:val="001B1387"/>
    <w:rsid w:val="001B2BF3"/>
    <w:rsid w:val="001C0F1B"/>
    <w:rsid w:val="001C3CEF"/>
    <w:rsid w:val="001C41F9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3462E"/>
    <w:rsid w:val="00242356"/>
    <w:rsid w:val="002426A1"/>
    <w:rsid w:val="00242AC9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A29E2"/>
    <w:rsid w:val="002B2DCF"/>
    <w:rsid w:val="002C5E79"/>
    <w:rsid w:val="002C794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0786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401EFE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A3B9C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26EEA"/>
    <w:rsid w:val="005322CA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3B0A"/>
    <w:rsid w:val="006018FF"/>
    <w:rsid w:val="0060630B"/>
    <w:rsid w:val="00606857"/>
    <w:rsid w:val="006109A2"/>
    <w:rsid w:val="00617279"/>
    <w:rsid w:val="006202BC"/>
    <w:rsid w:val="00621660"/>
    <w:rsid w:val="00625DE4"/>
    <w:rsid w:val="00632476"/>
    <w:rsid w:val="00634D0C"/>
    <w:rsid w:val="0063523E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92FAD"/>
    <w:rsid w:val="006A1CE5"/>
    <w:rsid w:val="006A2860"/>
    <w:rsid w:val="006A3D4A"/>
    <w:rsid w:val="006A4AAA"/>
    <w:rsid w:val="006A4E1E"/>
    <w:rsid w:val="006A5581"/>
    <w:rsid w:val="006C0898"/>
    <w:rsid w:val="006C41D3"/>
    <w:rsid w:val="006C556B"/>
    <w:rsid w:val="006D47DB"/>
    <w:rsid w:val="006D588E"/>
    <w:rsid w:val="006F34C8"/>
    <w:rsid w:val="006F41C2"/>
    <w:rsid w:val="00705358"/>
    <w:rsid w:val="0071425C"/>
    <w:rsid w:val="00715EFB"/>
    <w:rsid w:val="00717028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44BF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13EF"/>
    <w:rsid w:val="007D3DCD"/>
    <w:rsid w:val="007E1382"/>
    <w:rsid w:val="007E3336"/>
    <w:rsid w:val="007E3531"/>
    <w:rsid w:val="007E3B2F"/>
    <w:rsid w:val="0080551A"/>
    <w:rsid w:val="008074CB"/>
    <w:rsid w:val="00820DF2"/>
    <w:rsid w:val="0082109F"/>
    <w:rsid w:val="00825B93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B6620"/>
    <w:rsid w:val="008C3FDC"/>
    <w:rsid w:val="008C6121"/>
    <w:rsid w:val="008D0421"/>
    <w:rsid w:val="008D7125"/>
    <w:rsid w:val="008E464D"/>
    <w:rsid w:val="008F558B"/>
    <w:rsid w:val="008F5BB6"/>
    <w:rsid w:val="00902CDE"/>
    <w:rsid w:val="009055D2"/>
    <w:rsid w:val="009125CB"/>
    <w:rsid w:val="00913F0F"/>
    <w:rsid w:val="00924506"/>
    <w:rsid w:val="00924B81"/>
    <w:rsid w:val="00941FC8"/>
    <w:rsid w:val="0094539E"/>
    <w:rsid w:val="0094687C"/>
    <w:rsid w:val="00954590"/>
    <w:rsid w:val="0096505C"/>
    <w:rsid w:val="00971393"/>
    <w:rsid w:val="00971C36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4EE2"/>
    <w:rsid w:val="009C5D2B"/>
    <w:rsid w:val="009C72A4"/>
    <w:rsid w:val="009D0DEE"/>
    <w:rsid w:val="009D7EB8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D0962"/>
    <w:rsid w:val="00AE5A13"/>
    <w:rsid w:val="00AF35CC"/>
    <w:rsid w:val="00B06C89"/>
    <w:rsid w:val="00B07553"/>
    <w:rsid w:val="00B125A5"/>
    <w:rsid w:val="00B230D0"/>
    <w:rsid w:val="00B27092"/>
    <w:rsid w:val="00B300C7"/>
    <w:rsid w:val="00B30142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3A9D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34F6"/>
    <w:rsid w:val="00C06B69"/>
    <w:rsid w:val="00C13582"/>
    <w:rsid w:val="00C15F44"/>
    <w:rsid w:val="00C272E3"/>
    <w:rsid w:val="00C33A98"/>
    <w:rsid w:val="00C34E4D"/>
    <w:rsid w:val="00C36479"/>
    <w:rsid w:val="00C43BFD"/>
    <w:rsid w:val="00C468F8"/>
    <w:rsid w:val="00C5070F"/>
    <w:rsid w:val="00C52F1C"/>
    <w:rsid w:val="00C5308B"/>
    <w:rsid w:val="00C55076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136B3"/>
    <w:rsid w:val="00D2138E"/>
    <w:rsid w:val="00D24F50"/>
    <w:rsid w:val="00D4502D"/>
    <w:rsid w:val="00D64474"/>
    <w:rsid w:val="00D644A1"/>
    <w:rsid w:val="00D73BB3"/>
    <w:rsid w:val="00D74634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C0912"/>
    <w:rsid w:val="00DD7274"/>
    <w:rsid w:val="00DE3F30"/>
    <w:rsid w:val="00DE4A9E"/>
    <w:rsid w:val="00DE6EC4"/>
    <w:rsid w:val="00DF3426"/>
    <w:rsid w:val="00E00857"/>
    <w:rsid w:val="00E00887"/>
    <w:rsid w:val="00E02686"/>
    <w:rsid w:val="00E078BD"/>
    <w:rsid w:val="00E12742"/>
    <w:rsid w:val="00E134BC"/>
    <w:rsid w:val="00E15B47"/>
    <w:rsid w:val="00E177FE"/>
    <w:rsid w:val="00E17DA3"/>
    <w:rsid w:val="00E202DF"/>
    <w:rsid w:val="00E21CBD"/>
    <w:rsid w:val="00E31474"/>
    <w:rsid w:val="00E35763"/>
    <w:rsid w:val="00E429E6"/>
    <w:rsid w:val="00E465A3"/>
    <w:rsid w:val="00E6673C"/>
    <w:rsid w:val="00E708AA"/>
    <w:rsid w:val="00E72BDD"/>
    <w:rsid w:val="00E74A59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1C6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35A7A"/>
    <w:rsid w:val="00F41BD9"/>
    <w:rsid w:val="00F47E1B"/>
    <w:rsid w:val="00F54697"/>
    <w:rsid w:val="00F549BD"/>
    <w:rsid w:val="00F62251"/>
    <w:rsid w:val="00F6273E"/>
    <w:rsid w:val="00F712E2"/>
    <w:rsid w:val="00FA289B"/>
    <w:rsid w:val="00FA4D70"/>
    <w:rsid w:val="00FA5703"/>
    <w:rsid w:val="00FB0097"/>
    <w:rsid w:val="00FB30CD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00FE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C55076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D4A42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F3842AC8-9334-4406-925C-B14386410D70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</cp:revision>
  <dcterms:created xsi:type="dcterms:W3CDTF">2025-09-25T01:42:00Z</dcterms:created>
  <dcterms:modified xsi:type="dcterms:W3CDTF">2025-09-25T01:42:00Z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